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FBAD39" w14:textId="77777777" w:rsidR="00B45809" w:rsidRPr="00B45809" w:rsidRDefault="00997F14" w:rsidP="00B45809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2DABDEAA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Hlk176178282"/>
      <w:r w:rsidR="00B45809" w:rsidRPr="00B45809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793140FE" w14:textId="77777777" w:rsidR="00B45809" w:rsidRPr="00B45809" w:rsidRDefault="00B45809" w:rsidP="00B45809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B45809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71974695" w14:textId="77777777" w:rsidR="00B45809" w:rsidRPr="00B45809" w:rsidRDefault="00B45809" w:rsidP="00B45809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B45809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537BBB23" w14:textId="77777777" w:rsidR="00B45809" w:rsidRPr="00B45809" w:rsidRDefault="00B45809" w:rsidP="00B45809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B45809">
        <w:rPr>
          <w:rFonts w:ascii="Corbel" w:hAnsi="Corbel"/>
          <w:i/>
          <w:sz w:val="20"/>
          <w:szCs w:val="20"/>
          <w:lang w:eastAsia="ar-SA"/>
        </w:rPr>
        <w:t>(skrajne daty</w:t>
      </w:r>
      <w:r w:rsidRPr="00B45809">
        <w:rPr>
          <w:rFonts w:ascii="Corbel" w:hAnsi="Corbel"/>
          <w:sz w:val="20"/>
          <w:szCs w:val="20"/>
          <w:lang w:eastAsia="ar-SA"/>
        </w:rPr>
        <w:t>)</w:t>
      </w:r>
    </w:p>
    <w:p w14:paraId="0121C5B1" w14:textId="77777777" w:rsidR="00B45809" w:rsidRPr="00B45809" w:rsidRDefault="00B45809" w:rsidP="00B45809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B45809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14:paraId="14B30A0D" w14:textId="77777777" w:rsidR="00B45809" w:rsidRDefault="00B45809" w:rsidP="00375B49">
      <w:pPr>
        <w:pStyle w:val="Punktygwne"/>
        <w:spacing w:before="0" w:after="0"/>
        <w:rPr>
          <w:rFonts w:ascii="Corbel" w:hAnsi="Corbel"/>
          <w:szCs w:val="24"/>
        </w:rPr>
      </w:pPr>
    </w:p>
    <w:p w14:paraId="0C6E7FD4" w14:textId="07A9B5E0" w:rsidR="00375B49" w:rsidRPr="009C54AE" w:rsidRDefault="00375B49" w:rsidP="00375B4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75B49" w:rsidRPr="009C54AE" w14:paraId="7523103F" w14:textId="77777777" w:rsidTr="2DABDEAA">
        <w:tc>
          <w:tcPr>
            <w:tcW w:w="2694" w:type="dxa"/>
            <w:vAlign w:val="center"/>
          </w:tcPr>
          <w:p w14:paraId="59701564" w14:textId="77777777" w:rsidR="00375B49" w:rsidRPr="009C54AE" w:rsidRDefault="00375B49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F22C079" w14:textId="77777777" w:rsidR="00375B49" w:rsidRPr="00113604" w:rsidRDefault="00113604" w:rsidP="00113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" w:hAnsi="Times"/>
                <w:color w:val="000000"/>
                <w:shd w:val="clear" w:color="auto" w:fill="FFFFFF"/>
              </w:rPr>
              <w:t>Public relations i tworzenie wizerunku</w:t>
            </w:r>
          </w:p>
        </w:tc>
      </w:tr>
      <w:tr w:rsidR="00375B49" w:rsidRPr="009C54AE" w14:paraId="1816A519" w14:textId="77777777" w:rsidTr="2DABDEAA">
        <w:tc>
          <w:tcPr>
            <w:tcW w:w="2694" w:type="dxa"/>
            <w:vAlign w:val="center"/>
          </w:tcPr>
          <w:p w14:paraId="4CA29152" w14:textId="77777777" w:rsidR="00375B49" w:rsidRPr="009C54AE" w:rsidRDefault="00375B49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C1C2310" w14:textId="77777777" w:rsidR="00375B49" w:rsidRPr="00BF2155" w:rsidRDefault="00375B49" w:rsidP="00C35A1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ASO</w:t>
            </w:r>
            <w:r w:rsidR="007A36E4">
              <w:rPr>
                <w:b w:val="0"/>
                <w:color w:val="auto"/>
                <w:sz w:val="22"/>
              </w:rPr>
              <w:t>61</w:t>
            </w:r>
          </w:p>
        </w:tc>
      </w:tr>
      <w:tr w:rsidR="00375B49" w:rsidRPr="009C54AE" w14:paraId="5C0172EC" w14:textId="77777777" w:rsidTr="2DABDEAA">
        <w:tc>
          <w:tcPr>
            <w:tcW w:w="2694" w:type="dxa"/>
            <w:vAlign w:val="center"/>
          </w:tcPr>
          <w:p w14:paraId="249A5C16" w14:textId="77777777" w:rsidR="00375B49" w:rsidRPr="009C54AE" w:rsidRDefault="00375B49" w:rsidP="00C35A1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375B49" w:rsidRPr="00BF2155" w:rsidRDefault="001A7DD3" w:rsidP="00C35A1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Kolegium Nauk Społecznych</w:t>
            </w:r>
          </w:p>
        </w:tc>
      </w:tr>
      <w:tr w:rsidR="00375B49" w:rsidRPr="009C54AE" w14:paraId="7B3F2A40" w14:textId="77777777" w:rsidTr="2DABDEAA">
        <w:tc>
          <w:tcPr>
            <w:tcW w:w="2694" w:type="dxa"/>
            <w:vAlign w:val="center"/>
          </w:tcPr>
          <w:p w14:paraId="0A39E105" w14:textId="77777777" w:rsidR="00375B49" w:rsidRPr="009C54AE" w:rsidRDefault="00375B49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0EE0277" w14:textId="77777777" w:rsidR="00375B49" w:rsidRPr="00BF2155" w:rsidRDefault="001A7DD3" w:rsidP="00C35A1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Instytut Nauk Prawnych/</w:t>
            </w:r>
            <w:r w:rsidR="00375B49" w:rsidRPr="00600569">
              <w:rPr>
                <w:b w:val="0"/>
                <w:color w:val="auto"/>
                <w:sz w:val="22"/>
              </w:rPr>
              <w:t>Zakład</w:t>
            </w:r>
            <w:r w:rsidR="00375B49">
              <w:rPr>
                <w:b w:val="0"/>
                <w:color w:val="auto"/>
                <w:sz w:val="22"/>
              </w:rPr>
              <w:t xml:space="preserve"> Prawa </w:t>
            </w:r>
            <w:r w:rsidR="00375B49" w:rsidRPr="00600569">
              <w:rPr>
                <w:b w:val="0"/>
                <w:color w:val="auto"/>
                <w:sz w:val="22"/>
              </w:rPr>
              <w:t>Gospodarczego</w:t>
            </w:r>
          </w:p>
        </w:tc>
      </w:tr>
      <w:tr w:rsidR="00375B49" w:rsidRPr="009C54AE" w14:paraId="3CB95E45" w14:textId="77777777" w:rsidTr="2DABDEAA">
        <w:tc>
          <w:tcPr>
            <w:tcW w:w="2694" w:type="dxa"/>
            <w:vAlign w:val="center"/>
          </w:tcPr>
          <w:p w14:paraId="4B835047" w14:textId="77777777" w:rsidR="00375B49" w:rsidRPr="009C54AE" w:rsidRDefault="00375B49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8D9767" w14:textId="77777777" w:rsidR="00375B49" w:rsidRPr="00BF2155" w:rsidRDefault="00375B49" w:rsidP="00C35A1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Administracja</w:t>
            </w:r>
          </w:p>
        </w:tc>
      </w:tr>
      <w:tr w:rsidR="00375B49" w:rsidRPr="009C54AE" w14:paraId="47060645" w14:textId="77777777" w:rsidTr="2DABDEAA">
        <w:tc>
          <w:tcPr>
            <w:tcW w:w="2694" w:type="dxa"/>
            <w:vAlign w:val="center"/>
          </w:tcPr>
          <w:p w14:paraId="448A1CED" w14:textId="77777777" w:rsidR="00375B49" w:rsidRPr="009C54AE" w:rsidRDefault="00375B49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825861C" w14:textId="77777777" w:rsidR="00375B49" w:rsidRPr="00BF2155" w:rsidRDefault="00375B49" w:rsidP="00C35A1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sz w:val="24"/>
                <w:szCs w:val="24"/>
              </w:rPr>
              <w:t>Studia drugiego stopnia</w:t>
            </w:r>
          </w:p>
        </w:tc>
      </w:tr>
      <w:tr w:rsidR="00375B49" w:rsidRPr="009C54AE" w14:paraId="3A488BE5" w14:textId="77777777" w:rsidTr="2DABDEAA">
        <w:tc>
          <w:tcPr>
            <w:tcW w:w="2694" w:type="dxa"/>
            <w:vAlign w:val="center"/>
          </w:tcPr>
          <w:p w14:paraId="04C0481C" w14:textId="77777777" w:rsidR="00375B49" w:rsidRPr="009C54AE" w:rsidRDefault="00375B49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375B49" w:rsidRPr="00BF2155" w:rsidRDefault="00375B49" w:rsidP="00C35A1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375B49" w:rsidRPr="009C54AE" w14:paraId="0132ED40" w14:textId="77777777" w:rsidTr="2DABDEAA">
        <w:tc>
          <w:tcPr>
            <w:tcW w:w="2694" w:type="dxa"/>
            <w:vAlign w:val="center"/>
          </w:tcPr>
          <w:p w14:paraId="7C3992E0" w14:textId="77777777" w:rsidR="00375B49" w:rsidRPr="009C54AE" w:rsidRDefault="00375B49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7FA260" w14:textId="77777777" w:rsidR="00375B49" w:rsidRPr="00BF2155" w:rsidRDefault="00375B49" w:rsidP="00C35A1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niestacjonarne</w:t>
            </w:r>
          </w:p>
        </w:tc>
      </w:tr>
      <w:tr w:rsidR="00375B49" w:rsidRPr="009C54AE" w14:paraId="3CA2651D" w14:textId="77777777" w:rsidTr="2DABDEAA">
        <w:tc>
          <w:tcPr>
            <w:tcW w:w="2694" w:type="dxa"/>
            <w:vAlign w:val="center"/>
          </w:tcPr>
          <w:p w14:paraId="47AAF248" w14:textId="77777777" w:rsidR="00375B49" w:rsidRPr="009C54AE" w:rsidRDefault="00375B49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6704B3A" w14:textId="77777777" w:rsidR="00375B49" w:rsidRPr="00BF2155" w:rsidRDefault="00375B49" w:rsidP="00C35A13">
            <w:pPr>
              <w:pStyle w:val="Odpowiedzi"/>
              <w:rPr>
                <w:b w:val="0"/>
                <w:color w:val="auto"/>
                <w:sz w:val="22"/>
              </w:rPr>
            </w:pPr>
            <w:r w:rsidRPr="004E695D">
              <w:rPr>
                <w:b w:val="0"/>
                <w:color w:val="auto"/>
                <w:sz w:val="22"/>
              </w:rPr>
              <w:t xml:space="preserve">Rok </w:t>
            </w:r>
            <w:r>
              <w:rPr>
                <w:b w:val="0"/>
              </w:rPr>
              <w:t>II</w:t>
            </w:r>
            <w:r w:rsidRPr="004E695D">
              <w:rPr>
                <w:b w:val="0"/>
                <w:color w:val="auto"/>
                <w:sz w:val="22"/>
              </w:rPr>
              <w:t xml:space="preserve">, semestr </w:t>
            </w:r>
            <w:r>
              <w:rPr>
                <w:b w:val="0"/>
                <w:color w:val="auto"/>
                <w:sz w:val="22"/>
              </w:rPr>
              <w:t>IV</w:t>
            </w:r>
          </w:p>
        </w:tc>
      </w:tr>
      <w:tr w:rsidR="00375B49" w:rsidRPr="009C54AE" w14:paraId="42E976E6" w14:textId="77777777" w:rsidTr="2DABDEAA">
        <w:tc>
          <w:tcPr>
            <w:tcW w:w="2694" w:type="dxa"/>
            <w:vAlign w:val="center"/>
          </w:tcPr>
          <w:p w14:paraId="5863A118" w14:textId="77777777" w:rsidR="00375B49" w:rsidRPr="009C54AE" w:rsidRDefault="00375B49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8F160FE" w14:textId="77777777" w:rsidR="00375B49" w:rsidRPr="00BF2155" w:rsidRDefault="00375B49" w:rsidP="00C35A1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specjalnościowy – Administracja podmiotów niepublicznych</w:t>
            </w:r>
          </w:p>
        </w:tc>
      </w:tr>
      <w:tr w:rsidR="00375B49" w:rsidRPr="009C54AE" w14:paraId="2786482B" w14:textId="77777777" w:rsidTr="2DABDEAA">
        <w:tc>
          <w:tcPr>
            <w:tcW w:w="2694" w:type="dxa"/>
            <w:vAlign w:val="center"/>
          </w:tcPr>
          <w:p w14:paraId="13A990D4" w14:textId="77777777" w:rsidR="00375B49" w:rsidRPr="009C54AE" w:rsidRDefault="00375B49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375B49" w:rsidRPr="00BF2155" w:rsidRDefault="00375B49" w:rsidP="00C35A1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polski</w:t>
            </w:r>
          </w:p>
        </w:tc>
      </w:tr>
      <w:tr w:rsidR="00375B49" w:rsidRPr="00016DD6" w14:paraId="5918987B" w14:textId="77777777" w:rsidTr="2DABDEAA">
        <w:tc>
          <w:tcPr>
            <w:tcW w:w="2694" w:type="dxa"/>
            <w:vAlign w:val="center"/>
          </w:tcPr>
          <w:p w14:paraId="69C2AF6E" w14:textId="77777777" w:rsidR="00375B49" w:rsidRPr="009C54AE" w:rsidRDefault="00375B49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D63D76" w14:textId="77777777" w:rsidR="00375B49" w:rsidRPr="004C6535" w:rsidRDefault="00375B49" w:rsidP="00C35A13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dr</w:t>
            </w:r>
            <w:proofErr w:type="spellEnd"/>
            <w:r>
              <w:rPr>
                <w:b w:val="0"/>
                <w:color w:val="auto"/>
                <w:sz w:val="22"/>
                <w:lang w:val="en-US"/>
              </w:rPr>
              <w:t xml:space="preserve"> Oskar </w:t>
            </w:r>
            <w:proofErr w:type="spellStart"/>
            <w:r>
              <w:rPr>
                <w:b w:val="0"/>
                <w:color w:val="auto"/>
                <w:sz w:val="22"/>
                <w:lang w:val="en-US"/>
              </w:rPr>
              <w:t>Bróż</w:t>
            </w:r>
            <w:proofErr w:type="spellEnd"/>
          </w:p>
        </w:tc>
      </w:tr>
      <w:tr w:rsidR="00375B49" w:rsidRPr="00B45809" w14:paraId="37D86D56" w14:textId="77777777" w:rsidTr="2DABDEAA">
        <w:tc>
          <w:tcPr>
            <w:tcW w:w="2694" w:type="dxa"/>
            <w:vAlign w:val="center"/>
          </w:tcPr>
          <w:p w14:paraId="471FE442" w14:textId="77777777" w:rsidR="00375B49" w:rsidRPr="009C54AE" w:rsidRDefault="00375B49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7DF9B496" w14:textId="02EC9B2C" w:rsidR="00375B49" w:rsidRPr="00B45809" w:rsidRDefault="00375B49" w:rsidP="2DABDEAA">
            <w:pPr>
              <w:pStyle w:val="Odpowiedzi"/>
              <w:spacing w:before="100" w:beforeAutospacing="1" w:after="100" w:afterAutospacing="1"/>
              <w:rPr>
                <w:rFonts w:ascii="Times" w:hAnsi="Times"/>
                <w:b w:val="0"/>
                <w:sz w:val="22"/>
                <w:lang w:val="en-GB"/>
              </w:rPr>
            </w:pPr>
            <w:proofErr w:type="spellStart"/>
            <w:r w:rsidRPr="00B45809">
              <w:rPr>
                <w:rFonts w:ascii="Times" w:hAnsi="Times"/>
                <w:b w:val="0"/>
                <w:sz w:val="22"/>
                <w:lang w:val="en-GB"/>
              </w:rPr>
              <w:t>dr</w:t>
            </w:r>
            <w:proofErr w:type="spellEnd"/>
            <w:r w:rsidRPr="00B45809">
              <w:rPr>
                <w:rFonts w:ascii="Times" w:hAnsi="Times"/>
                <w:b w:val="0"/>
                <w:sz w:val="22"/>
                <w:lang w:val="en-GB"/>
              </w:rPr>
              <w:t xml:space="preserve"> hab. Jan Olszewski, prof. UR</w:t>
            </w:r>
          </w:p>
        </w:tc>
      </w:tr>
    </w:tbl>
    <w:p w14:paraId="57A64E18" w14:textId="77777777" w:rsidR="00923D7D" w:rsidRPr="009C54AE" w:rsidRDefault="00375B49" w:rsidP="00375B4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2DABDEAA">
        <w:rPr>
          <w:rFonts w:ascii="Corbel" w:hAnsi="Corbel"/>
          <w:sz w:val="24"/>
          <w:szCs w:val="24"/>
        </w:rPr>
        <w:t xml:space="preserve">* </w:t>
      </w:r>
      <w:r w:rsidRPr="2DABDEAA">
        <w:rPr>
          <w:rFonts w:ascii="Corbel" w:hAnsi="Corbel"/>
          <w:i/>
          <w:iCs/>
          <w:sz w:val="24"/>
          <w:szCs w:val="24"/>
        </w:rPr>
        <w:t>-</w:t>
      </w:r>
      <w:r w:rsidRPr="2DABDEAA">
        <w:rPr>
          <w:rFonts w:ascii="Corbel" w:hAnsi="Corbel"/>
          <w:b w:val="0"/>
          <w:i/>
          <w:iCs/>
          <w:sz w:val="24"/>
          <w:szCs w:val="24"/>
        </w:rPr>
        <w:t>opcjonalni</w:t>
      </w:r>
      <w:r w:rsidRPr="2DABDEAA">
        <w:rPr>
          <w:rFonts w:ascii="Corbel" w:hAnsi="Corbel"/>
          <w:b w:val="0"/>
          <w:sz w:val="24"/>
          <w:szCs w:val="24"/>
        </w:rPr>
        <w:t>e,</w:t>
      </w:r>
      <w:r w:rsidRPr="2DABDEAA">
        <w:rPr>
          <w:rFonts w:ascii="Corbel" w:hAnsi="Corbel"/>
          <w:i/>
          <w:iCs/>
          <w:sz w:val="24"/>
          <w:szCs w:val="24"/>
        </w:rPr>
        <w:t xml:space="preserve"> </w:t>
      </w:r>
      <w:r w:rsidRPr="2DABDEAA">
        <w:rPr>
          <w:rFonts w:ascii="Corbel" w:hAnsi="Corbel"/>
          <w:b w:val="0"/>
          <w:i/>
          <w:iCs/>
          <w:sz w:val="24"/>
          <w:szCs w:val="24"/>
        </w:rPr>
        <w:t>zgodnie z ustaleniami 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72A665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54"/>
        <w:gridCol w:w="947"/>
        <w:gridCol w:w="958"/>
        <w:gridCol w:w="950"/>
        <w:gridCol w:w="953"/>
        <w:gridCol w:w="943"/>
        <w:gridCol w:w="957"/>
        <w:gridCol w:w="962"/>
        <w:gridCol w:w="959"/>
      </w:tblGrid>
      <w:tr w:rsidR="00015B8F" w:rsidRPr="009C54AE" w14:paraId="4A00F406" w14:textId="77777777" w:rsidTr="2DABDEAA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2DABDEAA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2DABDEAA">
              <w:rPr>
                <w:rFonts w:ascii="Corbel" w:hAnsi="Corbel"/>
              </w:rPr>
              <w:t>Wykł</w:t>
            </w:r>
            <w:proofErr w:type="spellEnd"/>
            <w:r w:rsidRPr="2DABDEAA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2DABDEAA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2DABDEAA">
              <w:rPr>
                <w:rFonts w:ascii="Corbel" w:hAnsi="Corbel"/>
              </w:rPr>
              <w:t>Konw</w:t>
            </w:r>
            <w:proofErr w:type="spellEnd"/>
            <w:r w:rsidRPr="2DABDEAA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2DABDEAA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2DABDEAA">
              <w:rPr>
                <w:rFonts w:ascii="Corbel" w:hAnsi="Corbel"/>
              </w:rPr>
              <w:t>Sem</w:t>
            </w:r>
            <w:proofErr w:type="spellEnd"/>
            <w:r w:rsidRPr="2DABDEAA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2DABDEAA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2DABDEAA">
              <w:rPr>
                <w:rFonts w:ascii="Corbel" w:hAnsi="Corbel"/>
              </w:rPr>
              <w:t>Prakt</w:t>
            </w:r>
            <w:proofErr w:type="spellEnd"/>
            <w:r w:rsidRPr="2DABDEAA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4AE8F39" w14:textId="77777777" w:rsidTr="2DABDEAA">
        <w:trPr>
          <w:trHeight w:val="45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BD8D" w14:textId="77777777" w:rsidR="00015B8F" w:rsidRPr="009C54AE" w:rsidRDefault="00400F3A" w:rsidP="2DABDE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2DABDEAA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9C54AE" w:rsidRDefault="00106F6C" w:rsidP="2DABDE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2DABDEAA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7501D" w14:textId="77777777" w:rsidR="00015B8F" w:rsidRPr="009C54AE" w:rsidRDefault="00015B8F" w:rsidP="2DABDE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6C7B" w14:textId="77777777" w:rsidR="00015B8F" w:rsidRPr="009C54AE" w:rsidRDefault="00015B8F" w:rsidP="2DABDE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2DABDE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2DABDE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2DABDE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2DABDE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2DABDE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EE6" w14:textId="77777777" w:rsidR="00015B8F" w:rsidRPr="009C54AE" w:rsidRDefault="00D63981" w:rsidP="2DABDE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2DABDEAA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D0B940D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78CDEFA" w14:textId="1E6728DA" w:rsidR="0085747A" w:rsidRPr="009C54AE" w:rsidRDefault="5FC1C1EB" w:rsidP="2DABDEAA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2DABDEAA">
        <w:rPr>
          <w:rFonts w:ascii="MS Gothic" w:eastAsia="MS Gothic" w:hAnsi="MS Gothic" w:cs="MS Gothic"/>
          <w:b w:val="0"/>
        </w:rPr>
        <w:t xml:space="preserve"> </w:t>
      </w:r>
      <w:r w:rsidR="00F55949" w:rsidRPr="2DABDEAA">
        <w:rPr>
          <w:rFonts w:ascii="MS Gothic" w:eastAsia="MS Gothic" w:hAnsi="MS Gothic" w:cs="MS Gothic"/>
          <w:b w:val="0"/>
        </w:rPr>
        <w:t>X</w:t>
      </w:r>
      <w:r w:rsidR="0085747A" w:rsidRPr="2DABDEAA">
        <w:rPr>
          <w:rFonts w:ascii="Corbel" w:hAnsi="Corbel"/>
          <w:b w:val="0"/>
          <w:smallCaps w:val="0"/>
        </w:rPr>
        <w:t xml:space="preserve"> 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0061E4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C2A5C63" w14:textId="77777777" w:rsidR="009C54AE" w:rsidRPr="00106F6C" w:rsidRDefault="00E22FBC" w:rsidP="00106F6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2DABDEAA">
        <w:rPr>
          <w:rFonts w:ascii="Corbel" w:hAnsi="Corbel"/>
          <w:smallCaps w:val="0"/>
        </w:rPr>
        <w:t xml:space="preserve">1.3 </w:t>
      </w:r>
      <w:r>
        <w:tab/>
      </w:r>
      <w:r w:rsidRPr="2DABDEAA">
        <w:rPr>
          <w:rFonts w:ascii="Corbel" w:hAnsi="Corbel"/>
          <w:smallCaps w:val="0"/>
        </w:rPr>
        <w:t>For</w:t>
      </w:r>
      <w:r w:rsidR="00445970" w:rsidRPr="2DABDEAA">
        <w:rPr>
          <w:rFonts w:ascii="Corbel" w:hAnsi="Corbel"/>
          <w:smallCaps w:val="0"/>
        </w:rPr>
        <w:t xml:space="preserve">ma zaliczenia </w:t>
      </w:r>
      <w:r w:rsidR="00F55949" w:rsidRPr="2DABDEAA">
        <w:rPr>
          <w:rFonts w:ascii="Corbel" w:hAnsi="Corbel"/>
          <w:smallCaps w:val="0"/>
        </w:rPr>
        <w:t>przedmiotu (</w:t>
      </w:r>
      <w:r w:rsidRPr="2DABDEAA">
        <w:rPr>
          <w:rFonts w:ascii="Corbel" w:hAnsi="Corbel"/>
          <w:smallCaps w:val="0"/>
        </w:rPr>
        <w:t xml:space="preserve">z toku) </w:t>
      </w:r>
      <w:r w:rsidRPr="2DABDEAA">
        <w:rPr>
          <w:rFonts w:ascii="Corbel" w:hAnsi="Corbel"/>
          <w:b w:val="0"/>
          <w:smallCaps w:val="0"/>
        </w:rPr>
        <w:t>(</w:t>
      </w:r>
      <w:r w:rsidRPr="2DABDEAA">
        <w:rPr>
          <w:rFonts w:ascii="Corbel" w:hAnsi="Corbel"/>
          <w:b w:val="0"/>
          <w:smallCaps w:val="0"/>
          <w:u w:val="single"/>
        </w:rPr>
        <w:t>egzamin</w:t>
      </w:r>
      <w:r w:rsidRPr="2DABDEAA">
        <w:rPr>
          <w:rFonts w:ascii="Corbel" w:hAnsi="Corbel"/>
          <w:b w:val="0"/>
          <w:smallCaps w:val="0"/>
        </w:rPr>
        <w:t>, zaliczenie z oceną, zaliczenie bez oceny)</w:t>
      </w:r>
    </w:p>
    <w:p w14:paraId="43CF12B8" w14:textId="2536F557" w:rsidR="2DABDEAA" w:rsidRDefault="2DABDEAA" w:rsidP="2DABDEAA">
      <w:pPr>
        <w:pStyle w:val="Punktygwne"/>
        <w:spacing w:before="0" w:after="0"/>
        <w:rPr>
          <w:rFonts w:ascii="Corbel" w:hAnsi="Corbel"/>
          <w:b w:val="0"/>
        </w:rPr>
      </w:pPr>
    </w:p>
    <w:p w14:paraId="1104B30A" w14:textId="77777777" w:rsidR="00E960BB" w:rsidRDefault="0036320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2DABDEAA">
        <w:rPr>
          <w:rFonts w:ascii="Corbel" w:hAnsi="Corbel"/>
          <w:b w:val="0"/>
        </w:rPr>
        <w:t>Egzamin</w:t>
      </w:r>
    </w:p>
    <w:p w14:paraId="0CC55837" w14:textId="0B8E6236" w:rsidR="2DABDEAA" w:rsidRDefault="2DABDEAA" w:rsidP="2DABDEAA">
      <w:pPr>
        <w:pStyle w:val="Punktygwne"/>
        <w:spacing w:before="0" w:after="0"/>
        <w:rPr>
          <w:rFonts w:ascii="Corbel" w:hAnsi="Corbel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2DABDEAA">
        <w:rPr>
          <w:rFonts w:ascii="Corbel" w:hAnsi="Corbel"/>
        </w:rPr>
        <w:t xml:space="preserve">2.Wymagania wstępne </w:t>
      </w:r>
    </w:p>
    <w:p w14:paraId="680C914A" w14:textId="6F3716C4" w:rsidR="2DABDEAA" w:rsidRDefault="2DABDEAA" w:rsidP="2DABDEAA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E9B7D36" w14:textId="77777777" w:rsidTr="2DABDEAA">
        <w:tc>
          <w:tcPr>
            <w:tcW w:w="9670" w:type="dxa"/>
          </w:tcPr>
          <w:p w14:paraId="2EAB01C2" w14:textId="77777777" w:rsidR="0085747A" w:rsidRPr="009C54AE" w:rsidRDefault="007A36E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prawa administracyjnego i cywilnego</w:t>
            </w:r>
          </w:p>
        </w:tc>
      </w:tr>
    </w:tbl>
    <w:p w14:paraId="75872F9A" w14:textId="77777777" w:rsidR="00B45809" w:rsidRDefault="00B45809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673EEF4" w14:textId="5E3A0CC5" w:rsidR="0085747A" w:rsidRPr="00C05F44" w:rsidRDefault="00B45809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45FB081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49F31C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85747A" w:rsidRPr="009C54AE" w14:paraId="287F1CC9" w14:textId="77777777" w:rsidTr="00A35E76">
        <w:tc>
          <w:tcPr>
            <w:tcW w:w="845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067B7EA0" w14:textId="77777777" w:rsidR="0085747A" w:rsidRPr="00A35E76" w:rsidRDefault="00A35E76" w:rsidP="00A35E7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przedmiotu jest przedstawienie zagadnień z zakresu </w:t>
            </w:r>
            <w:r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 xml:space="preserve">Public relations </w:t>
            </w:r>
            <w:r>
              <w:rPr>
                <w:rFonts w:ascii="Corbel" w:hAnsi="Corbel"/>
                <w:b w:val="0"/>
                <w:sz w:val="24"/>
                <w:szCs w:val="24"/>
              </w:rPr>
              <w:t>w ramach standardów prawnych, które wyznaczają granice dla tego typu relacji, z uwzględnieniem: lobbingu, sponsoringu, konsultacji społecznych i prawa reklamy. Zagadnienia zostaną omówione ze szczególnym uwzględnieniem kontekstu prowadzenia działalności gospodarczej i oddziaływania wyżej wymienionych zachowań na decyzje konsumenckie</w:t>
            </w:r>
          </w:p>
        </w:tc>
      </w:tr>
    </w:tbl>
    <w:p w14:paraId="5312826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62486C0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2DFED260" w14:textId="77777777" w:rsidTr="0071620A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527C5E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5147D718" w14:textId="77777777" w:rsidTr="005E6E85">
        <w:tc>
          <w:tcPr>
            <w:tcW w:w="1701" w:type="dxa"/>
          </w:tcPr>
          <w:p w14:paraId="4FCA59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1009578" w14:textId="77777777" w:rsidR="0085747A" w:rsidRPr="00D63981" w:rsidRDefault="00EF0E99" w:rsidP="00F55949">
            <w:pPr>
              <w:pStyle w:val="NormalnyWeb"/>
              <w:jc w:val="both"/>
            </w:pPr>
            <w:r>
              <w:rPr>
                <w:rFonts w:ascii="TimesNewRomanPSMT" w:hAnsi="TimesNewRomanPSMT"/>
                <w:sz w:val="20"/>
                <w:szCs w:val="20"/>
              </w:rPr>
              <w:t>Student zna,</w:t>
            </w:r>
            <w:r w:rsidR="00D63981">
              <w:rPr>
                <w:rFonts w:ascii="TimesNewRomanPSMT" w:hAnsi="TimesNewRomanPSMT"/>
                <w:sz w:val="20"/>
                <w:szCs w:val="20"/>
              </w:rPr>
              <w:t xml:space="preserve"> wymienia i charakteryzuje wybrane modele i </w:t>
            </w:r>
            <w:proofErr w:type="spellStart"/>
            <w:r w:rsidR="00D63981">
              <w:rPr>
                <w:rFonts w:ascii="TimesNewRomanPSMT" w:hAnsi="TimesNewRomanPSMT"/>
                <w:sz w:val="20"/>
                <w:szCs w:val="20"/>
              </w:rPr>
              <w:t>narzędzia</w:t>
            </w:r>
            <w:proofErr w:type="spellEnd"/>
            <w:r w:rsidR="00D63981">
              <w:rPr>
                <w:rFonts w:ascii="TimesNewRomanPSMT" w:hAnsi="TimesNewRomanPSMT"/>
                <w:sz w:val="20"/>
                <w:szCs w:val="20"/>
              </w:rPr>
              <w:t xml:space="preserve"> PR</w:t>
            </w:r>
            <w:r w:rsidR="00106F6C">
              <w:rPr>
                <w:rFonts w:ascii="TimesNewRomanPSMT" w:hAnsi="TimesNewRomanPSMT"/>
                <w:sz w:val="20"/>
                <w:szCs w:val="20"/>
              </w:rPr>
              <w:t>.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Zna Kodeks Etyki Polskiego Stowarzyszenia Public Relations.</w:t>
            </w:r>
            <w:r w:rsidR="00175082">
              <w:rPr>
                <w:rFonts w:ascii="TimesNewRomanPSMT" w:hAnsi="TimesNewRomanPSMT"/>
                <w:sz w:val="20"/>
                <w:szCs w:val="20"/>
              </w:rPr>
              <w:t xml:space="preserve"> Student porusza się w zagadnieniach prawnych dotyczących procesu informowania organów administracji publicznej i podmiotów prywatnych</w:t>
            </w:r>
          </w:p>
        </w:tc>
        <w:tc>
          <w:tcPr>
            <w:tcW w:w="1873" w:type="dxa"/>
          </w:tcPr>
          <w:p w14:paraId="1D97D22F" w14:textId="77777777" w:rsidR="0085747A" w:rsidRPr="009C54AE" w:rsidRDefault="00DA52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sz w:val="20"/>
              </w:rPr>
              <w:t>K_W04</w:t>
            </w:r>
            <w:r w:rsidR="00175082">
              <w:rPr>
                <w:sz w:val="20"/>
              </w:rPr>
              <w:t>, K_WO3, K_U01</w:t>
            </w:r>
          </w:p>
        </w:tc>
      </w:tr>
      <w:tr w:rsidR="00EF0E99" w:rsidRPr="009C54AE" w14:paraId="54B6528A" w14:textId="77777777" w:rsidTr="005E6E85">
        <w:tc>
          <w:tcPr>
            <w:tcW w:w="1701" w:type="dxa"/>
          </w:tcPr>
          <w:p w14:paraId="56A76B19" w14:textId="77777777" w:rsidR="00EF0E99" w:rsidRPr="009C54AE" w:rsidRDefault="00F5594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EA0139D" w14:textId="77777777" w:rsidR="00EF0E99" w:rsidRDefault="00EF0E99" w:rsidP="00F55949">
            <w:pPr>
              <w:pStyle w:val="NormalnyWeb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TimesNewRomanPSMT" w:hAnsi="TimesNewRomanPSMT"/>
                <w:sz w:val="20"/>
                <w:szCs w:val="20"/>
              </w:rPr>
              <w:t xml:space="preserve">Student ma wiedzę w zakresie komunikowania i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wyjaśnia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znaczenia PR dla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rożnego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typu organizacji. Wymienia i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wyjaśnia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znaczenie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narzędzi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PR</w:t>
            </w:r>
            <w:r w:rsidR="00175082">
              <w:rPr>
                <w:rFonts w:ascii="TimesNewRomanPSMT" w:hAnsi="TimesNewRomanPSMT"/>
                <w:sz w:val="20"/>
                <w:szCs w:val="20"/>
              </w:rPr>
              <w:t>.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Zna przepisy prawne dotyczące komunikacji marketingowej</w:t>
            </w:r>
          </w:p>
        </w:tc>
        <w:tc>
          <w:tcPr>
            <w:tcW w:w="1873" w:type="dxa"/>
          </w:tcPr>
          <w:p w14:paraId="30BFD6C3" w14:textId="77777777" w:rsidR="00EF0E99" w:rsidRPr="009C54AE" w:rsidRDefault="00DA52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sz w:val="20"/>
              </w:rPr>
              <w:t>K_W04</w:t>
            </w:r>
            <w:r w:rsidR="00175082">
              <w:rPr>
                <w:sz w:val="20"/>
              </w:rPr>
              <w:t>, K_U01, K_UO3</w:t>
            </w:r>
          </w:p>
        </w:tc>
      </w:tr>
      <w:tr w:rsidR="0085747A" w:rsidRPr="009C54AE" w14:paraId="5C8CBE2E" w14:textId="77777777" w:rsidTr="005E6E85">
        <w:tc>
          <w:tcPr>
            <w:tcW w:w="1701" w:type="dxa"/>
          </w:tcPr>
          <w:p w14:paraId="4196080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55949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0E88C95A" w14:textId="77777777" w:rsidR="0085747A" w:rsidRPr="00D63981" w:rsidRDefault="00D63981" w:rsidP="00F55949">
            <w:pPr>
              <w:pStyle w:val="NormalnyWeb"/>
              <w:jc w:val="both"/>
            </w:pPr>
            <w:r>
              <w:rPr>
                <w:rFonts w:ascii="TimesNewRomanPSMT" w:hAnsi="TimesNewRomanPSMT"/>
                <w:sz w:val="20"/>
                <w:szCs w:val="20"/>
              </w:rPr>
              <w:t xml:space="preserve">Potrafi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zastosowac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́ poznane modele i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narzędzia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PR do </w:t>
            </w:r>
            <w:r w:rsidR="00DA526F">
              <w:rPr>
                <w:rFonts w:ascii="TimesNewRomanPSMT" w:hAnsi="TimesNewRomanPSMT"/>
                <w:sz w:val="20"/>
                <w:szCs w:val="20"/>
              </w:rPr>
              <w:t>prowadzenia działalności gospodarczej zgodnie z dobrymi praktykami PR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. Potrafi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ocenic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́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skutecznośc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́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działan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́ PR podejmowanych przez organizacje.</w:t>
            </w:r>
          </w:p>
        </w:tc>
        <w:tc>
          <w:tcPr>
            <w:tcW w:w="1873" w:type="dxa"/>
          </w:tcPr>
          <w:p w14:paraId="71C10880" w14:textId="77777777" w:rsidR="0085747A" w:rsidRPr="009C54AE" w:rsidRDefault="00DA52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sz w:val="20"/>
              </w:rPr>
              <w:t>K_W03, K_W09</w:t>
            </w:r>
            <w:r w:rsidR="005B4C8B">
              <w:rPr>
                <w:sz w:val="20"/>
              </w:rPr>
              <w:t>, K_UO6, K_K03</w:t>
            </w:r>
          </w:p>
        </w:tc>
      </w:tr>
      <w:tr w:rsidR="0085747A" w:rsidRPr="009C54AE" w14:paraId="6A35F38D" w14:textId="77777777" w:rsidTr="005E6E85">
        <w:tc>
          <w:tcPr>
            <w:tcW w:w="1701" w:type="dxa"/>
          </w:tcPr>
          <w:p w14:paraId="78C3198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55949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14:paraId="0D536BC9" w14:textId="77777777" w:rsidR="0085747A" w:rsidRPr="00D63981" w:rsidRDefault="00D63981" w:rsidP="00F55949">
            <w:pPr>
              <w:pStyle w:val="NormalnyWeb"/>
              <w:jc w:val="both"/>
            </w:pPr>
            <w:r>
              <w:rPr>
                <w:rFonts w:ascii="TimesNewRomanPSMT" w:hAnsi="TimesNewRomanPSMT"/>
                <w:sz w:val="20"/>
                <w:szCs w:val="20"/>
              </w:rPr>
              <w:t xml:space="preserve">Potrafi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doskonalic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́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narzędzia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PR w pr</w:t>
            </w:r>
            <w:r w:rsidR="004665CA">
              <w:rPr>
                <w:rFonts w:ascii="TimesNewRomanPSMT" w:hAnsi="TimesNewRomanPSMT"/>
                <w:sz w:val="20"/>
                <w:szCs w:val="20"/>
              </w:rPr>
              <w:t>owadzeniu działalności gospodarcze</w:t>
            </w:r>
            <w:r w:rsidR="00DA526F">
              <w:rPr>
                <w:rFonts w:ascii="TimesNewRomanPSMT" w:hAnsi="TimesNewRomanPSMT"/>
                <w:sz w:val="20"/>
                <w:szCs w:val="20"/>
              </w:rPr>
              <w:t>j</w:t>
            </w:r>
            <w:r w:rsidR="004665CA">
              <w:rPr>
                <w:rFonts w:ascii="TimesNewRomanPSMT" w:hAnsi="TimesNewRomanPSMT"/>
                <w:sz w:val="20"/>
                <w:szCs w:val="20"/>
              </w:rPr>
              <w:t>. Potrafi ocenić zachowania przedsiębiorców jako mających oddziaływanie na wybory konsumenckie</w:t>
            </w:r>
          </w:p>
        </w:tc>
        <w:tc>
          <w:tcPr>
            <w:tcW w:w="1873" w:type="dxa"/>
          </w:tcPr>
          <w:p w14:paraId="29454B4C" w14:textId="77777777" w:rsidR="0085747A" w:rsidRPr="009C54AE" w:rsidRDefault="00DA52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sz w:val="20"/>
              </w:rPr>
              <w:t>K_W09</w:t>
            </w:r>
            <w:r w:rsidR="005B4C8B">
              <w:rPr>
                <w:sz w:val="20"/>
              </w:rPr>
              <w:t>, K_UO6</w:t>
            </w:r>
          </w:p>
        </w:tc>
      </w:tr>
      <w:tr w:rsidR="00D63981" w:rsidRPr="009C54AE" w14:paraId="5AA31A0E" w14:textId="77777777" w:rsidTr="005E6E85">
        <w:tc>
          <w:tcPr>
            <w:tcW w:w="1701" w:type="dxa"/>
          </w:tcPr>
          <w:p w14:paraId="74357262" w14:textId="77777777" w:rsidR="00D63981" w:rsidRPr="009C54AE" w:rsidRDefault="00F5594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2920CE14" w14:textId="77777777" w:rsidR="00D63981" w:rsidRPr="00D63981" w:rsidRDefault="00D63981" w:rsidP="00F55949">
            <w:pPr>
              <w:pStyle w:val="NormalnyWeb"/>
              <w:jc w:val="both"/>
            </w:pPr>
            <w:r>
              <w:rPr>
                <w:rFonts w:ascii="TimesNewRomanPSMT" w:hAnsi="TimesNewRomanPSMT"/>
                <w:sz w:val="20"/>
                <w:szCs w:val="20"/>
              </w:rPr>
              <w:t xml:space="preserve">Student wykazuje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gotowośc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́ do inicjowania, komunikowania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 z otoczeniem, argumentowania i obrony własnych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pomysłów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projektów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r w:rsidR="00175082">
              <w:rPr>
                <w:rFonts w:ascii="TimesNewRomanPSMT" w:hAnsi="TimesNewRomanPSMT"/>
                <w:sz w:val="20"/>
                <w:szCs w:val="20"/>
              </w:rPr>
              <w:t xml:space="preserve">dotyczących procesu komunikowania i wymiany </w:t>
            </w:r>
            <w:proofErr w:type="spellStart"/>
            <w:r w:rsidR="00175082">
              <w:rPr>
                <w:rFonts w:ascii="TimesNewRomanPSMT" w:hAnsi="TimesNewRomanPSMT"/>
                <w:sz w:val="20"/>
                <w:szCs w:val="20"/>
              </w:rPr>
              <w:t>informacij</w:t>
            </w:r>
            <w:proofErr w:type="spellEnd"/>
          </w:p>
        </w:tc>
        <w:tc>
          <w:tcPr>
            <w:tcW w:w="1873" w:type="dxa"/>
          </w:tcPr>
          <w:p w14:paraId="33C29934" w14:textId="77777777" w:rsidR="00D63981" w:rsidRPr="009C54AE" w:rsidRDefault="00AB6CE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sz w:val="20"/>
              </w:rPr>
              <w:t>K_W09, K_U01, K_U03, K_U06, K_K03, K_K04</w:t>
            </w:r>
          </w:p>
        </w:tc>
      </w:tr>
    </w:tbl>
    <w:p w14:paraId="4101652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B99056E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08C6229">
        <w:tc>
          <w:tcPr>
            <w:tcW w:w="9520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8968B3" w14:paraId="2AFDED8C" w14:textId="77777777" w:rsidTr="008C6229">
        <w:tc>
          <w:tcPr>
            <w:tcW w:w="9520" w:type="dxa"/>
          </w:tcPr>
          <w:p w14:paraId="6FE49BDB" w14:textId="77777777" w:rsidR="008968B3" w:rsidRPr="005B4C8B" w:rsidRDefault="008968B3" w:rsidP="00AB6CE2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351" w:hanging="417"/>
              <w:rPr>
                <w:rFonts w:ascii="Corbel" w:hAnsi="Corbel" w:cs="Arial"/>
                <w:color w:val="000000"/>
                <w:shd w:val="clear" w:color="auto" w:fill="FFFFFF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Poszukiwanie uniwersalnego pojęcia informacji:</w:t>
            </w:r>
          </w:p>
          <w:p w14:paraId="0D0614EB" w14:textId="77777777" w:rsidR="008968B3" w:rsidRPr="005B4C8B" w:rsidRDefault="008968B3" w:rsidP="008968B3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 w:cs="Arial"/>
                <w:color w:val="000000"/>
                <w:shd w:val="clear" w:color="auto" w:fill="FFFFFF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Pojęcie informacji w ujęciu pragmatycznym</w:t>
            </w:r>
          </w:p>
          <w:p w14:paraId="458DC5AE" w14:textId="77777777" w:rsidR="008968B3" w:rsidRPr="005B4C8B" w:rsidRDefault="008968B3" w:rsidP="008968B3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 w:cs="Arial"/>
                <w:color w:val="000000"/>
                <w:shd w:val="clear" w:color="auto" w:fill="FFFFFF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Prawne pojęcia związane z informacją</w:t>
            </w:r>
          </w:p>
          <w:p w14:paraId="07ED0086" w14:textId="77777777" w:rsidR="008968B3" w:rsidRPr="005B4C8B" w:rsidRDefault="008968B3" w:rsidP="008968B3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 w:cs="Arial"/>
                <w:color w:val="000000"/>
                <w:shd w:val="clear" w:color="auto" w:fill="FFFFFF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Wpływ dyscyplin prawa na treść informacji prawnej i prawniczej w systemach informacyjno-wyszukiwawczych</w:t>
            </w:r>
          </w:p>
          <w:p w14:paraId="17FAF519" w14:textId="77777777" w:rsidR="0085747A" w:rsidRPr="005B4C8B" w:rsidRDefault="008968B3" w:rsidP="008968B3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 w:cs="Arial"/>
                <w:color w:val="000000"/>
                <w:shd w:val="clear" w:color="auto" w:fill="FFFFFF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Ustalanie pojęcia informacji poprzez jej cechy 3h</w:t>
            </w:r>
          </w:p>
        </w:tc>
      </w:tr>
      <w:tr w:rsidR="00EF0E99" w:rsidRPr="00EF0E99" w14:paraId="6DDFD8B8" w14:textId="77777777" w:rsidTr="008C6229">
        <w:tc>
          <w:tcPr>
            <w:tcW w:w="9520" w:type="dxa"/>
          </w:tcPr>
          <w:p w14:paraId="3A58E9A5" w14:textId="77777777" w:rsidR="008968B3" w:rsidRPr="005B4C8B" w:rsidRDefault="008968B3" w:rsidP="00AB6CE2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351"/>
              <w:rPr>
                <w:rFonts w:ascii="Corbel" w:hAnsi="Corbel" w:cs="Arial"/>
                <w:color w:val="000000"/>
                <w:shd w:val="clear" w:color="auto" w:fill="FFFFFF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Wybrane zasady w procesie informowania</w:t>
            </w:r>
          </w:p>
          <w:p w14:paraId="27C6EFF0" w14:textId="77777777" w:rsidR="008968B3" w:rsidRPr="005B4C8B" w:rsidRDefault="008968B3" w:rsidP="008968B3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Zasady prawne jako element stabilizacji procesów informacyjnych</w:t>
            </w:r>
          </w:p>
          <w:p w14:paraId="7530E52D" w14:textId="77777777" w:rsidR="008968B3" w:rsidRPr="005B4C8B" w:rsidRDefault="008968B3" w:rsidP="008968B3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Zasada kompleksowości informacyjnej</w:t>
            </w:r>
          </w:p>
          <w:p w14:paraId="6896F385" w14:textId="77777777" w:rsidR="008968B3" w:rsidRPr="005B4C8B" w:rsidRDefault="008968B3" w:rsidP="008968B3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Zasada profesjonalnego informowania</w:t>
            </w:r>
          </w:p>
          <w:p w14:paraId="48B388B2" w14:textId="77777777" w:rsidR="00EF0E99" w:rsidRPr="005B4C8B" w:rsidRDefault="008968B3" w:rsidP="00AB6CE2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Zasada ustalania stopnia przygotowania odbiorcy i jego zdolności odbiorczych w zakresie przekazywanej informacji 3h</w:t>
            </w:r>
          </w:p>
        </w:tc>
      </w:tr>
      <w:tr w:rsidR="00EF0E99" w:rsidRPr="00EF0E99" w14:paraId="172C91AB" w14:textId="77777777" w:rsidTr="008C6229">
        <w:tc>
          <w:tcPr>
            <w:tcW w:w="9520" w:type="dxa"/>
          </w:tcPr>
          <w:p w14:paraId="5F406847" w14:textId="77777777" w:rsidR="00EF0E99" w:rsidRPr="005B4C8B" w:rsidRDefault="00AB6CE2" w:rsidP="00AB6CE2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351"/>
              <w:rPr>
                <w:rFonts w:ascii="Corbel" w:hAnsi="Corbel"/>
              </w:rPr>
            </w:pPr>
            <w:r w:rsidRPr="005B4C8B">
              <w:rPr>
                <w:rFonts w:ascii="Corbel" w:hAnsi="Corbel"/>
              </w:rPr>
              <w:t>Omówienie wybranych funkcji informowania</w:t>
            </w:r>
          </w:p>
          <w:p w14:paraId="4CFCA8B1" w14:textId="77777777" w:rsidR="00AB6CE2" w:rsidRPr="005B4C8B" w:rsidRDefault="00AB6CE2" w:rsidP="00AB6CE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lastRenderedPageBreak/>
              <w:t>Pojęcie funkcji i ich ogólna charakterystyka w zakresie, jaki wynika z obowiązków informacyjnych w prawie gospodarczym</w:t>
            </w:r>
          </w:p>
          <w:p w14:paraId="3B149016" w14:textId="77777777" w:rsidR="00AB6CE2" w:rsidRPr="005B4C8B" w:rsidRDefault="00AB6CE2" w:rsidP="00AB6CE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Ważniejsze obszary realizowania zasady uspołeczniania poprzez informowanie</w:t>
            </w:r>
          </w:p>
          <w:p w14:paraId="531122CB" w14:textId="77777777" w:rsidR="00AB6CE2" w:rsidRPr="005B4C8B" w:rsidRDefault="00AB6CE2" w:rsidP="00AB6CE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Funkcje aksjologiczne w procesach informacyjnych</w:t>
            </w:r>
          </w:p>
          <w:p w14:paraId="77EDA0E7" w14:textId="77777777" w:rsidR="00AB6CE2" w:rsidRPr="005B4C8B" w:rsidRDefault="00AB6CE2" w:rsidP="00AB6CE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Metody ustalania wartości w procesach informacyjnych i ich analiza</w:t>
            </w:r>
          </w:p>
          <w:p w14:paraId="1A72AA03" w14:textId="77777777" w:rsidR="00AB6CE2" w:rsidRPr="005B4C8B" w:rsidRDefault="00AB6CE2" w:rsidP="00AB6CE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Funkcja tworzenia polityk, prognozowania i planowania</w:t>
            </w:r>
          </w:p>
          <w:p w14:paraId="584E4790" w14:textId="77777777" w:rsidR="00AB6CE2" w:rsidRPr="005B4C8B" w:rsidRDefault="00AB6CE2" w:rsidP="00AB6CE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Kreowanie samoświadomości</w:t>
            </w:r>
          </w:p>
          <w:p w14:paraId="2A1096FC" w14:textId="77777777" w:rsidR="00AB6CE2" w:rsidRPr="005B4C8B" w:rsidRDefault="00AB6CE2" w:rsidP="00AB6CE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Kreowanie statusu prawnego</w:t>
            </w:r>
          </w:p>
          <w:p w14:paraId="3D5F88CA" w14:textId="77777777" w:rsidR="00AB6CE2" w:rsidRPr="005B4C8B" w:rsidRDefault="00AB6CE2" w:rsidP="00AB6CE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Funkcja manipulacyjna</w:t>
            </w:r>
          </w:p>
          <w:p w14:paraId="4481E417" w14:textId="77777777" w:rsidR="00AB6CE2" w:rsidRPr="005B4C8B" w:rsidRDefault="00AB6CE2" w:rsidP="00AB6CE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Funkcja kontrolna</w:t>
            </w:r>
          </w:p>
          <w:p w14:paraId="2A324E02" w14:textId="77777777" w:rsidR="00AB6CE2" w:rsidRPr="005B4C8B" w:rsidRDefault="00AB6CE2" w:rsidP="00AB6CE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Funkcja ratingowa</w:t>
            </w:r>
          </w:p>
          <w:p w14:paraId="343899CD" w14:textId="77777777" w:rsidR="00AB6CE2" w:rsidRPr="005B4C8B" w:rsidRDefault="00AB6CE2" w:rsidP="00AB6CE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Funkcja komunikacji i dialogu 4h</w:t>
            </w:r>
          </w:p>
        </w:tc>
      </w:tr>
      <w:tr w:rsidR="0085747A" w:rsidRPr="009C54AE" w14:paraId="22E598A9" w14:textId="77777777" w:rsidTr="008C6229">
        <w:tc>
          <w:tcPr>
            <w:tcW w:w="9520" w:type="dxa"/>
          </w:tcPr>
          <w:p w14:paraId="44485BEF" w14:textId="77777777" w:rsidR="0085747A" w:rsidRPr="005B4C8B" w:rsidRDefault="00D63981" w:rsidP="005B4C8B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</w:rPr>
            </w:pPr>
            <w:r w:rsidRPr="005B4C8B">
              <w:rPr>
                <w:rFonts w:ascii="Corbel" w:hAnsi="Corbel"/>
              </w:rPr>
              <w:t>Media relations i regulacje prawne dotyczące reklamy</w:t>
            </w:r>
            <w:r w:rsidR="00F55949" w:rsidRPr="005B4C8B">
              <w:rPr>
                <w:rFonts w:ascii="Corbel" w:hAnsi="Corbel"/>
              </w:rPr>
              <w:t xml:space="preserve"> </w:t>
            </w:r>
            <w:r w:rsidR="00F55949" w:rsidRPr="005B4C8B">
              <w:rPr>
                <w:rFonts w:ascii="Corbel" w:hAnsi="Corbel"/>
                <w:b/>
                <w:bCs/>
              </w:rPr>
              <w:t xml:space="preserve"> </w:t>
            </w:r>
            <w:r w:rsidR="00AB6CE2" w:rsidRPr="005B4C8B">
              <w:rPr>
                <w:rFonts w:ascii="Corbel" w:hAnsi="Corbel"/>
                <w:b/>
                <w:bCs/>
              </w:rPr>
              <w:t xml:space="preserve">2 </w:t>
            </w:r>
            <w:r w:rsidR="00F55949" w:rsidRPr="005B4C8B">
              <w:rPr>
                <w:rFonts w:ascii="Corbel" w:hAnsi="Corbel"/>
                <w:b/>
                <w:bCs/>
              </w:rPr>
              <w:t>h</w:t>
            </w:r>
          </w:p>
        </w:tc>
      </w:tr>
      <w:tr w:rsidR="00D63981" w:rsidRPr="009C54AE" w14:paraId="7AFA88CB" w14:textId="77777777" w:rsidTr="008C6229">
        <w:tc>
          <w:tcPr>
            <w:tcW w:w="9520" w:type="dxa"/>
          </w:tcPr>
          <w:p w14:paraId="6158938A" w14:textId="77777777" w:rsidR="00D63981" w:rsidRPr="005B4C8B" w:rsidRDefault="00EF0E99" w:rsidP="005B4C8B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</w:rPr>
            </w:pPr>
            <w:r w:rsidRPr="005B4C8B">
              <w:rPr>
                <w:rFonts w:ascii="Corbel" w:hAnsi="Corbel"/>
              </w:rPr>
              <w:t>Przypadki naruszeń przepisów prawnych w komunikacji</w:t>
            </w:r>
            <w:r w:rsidR="00F55949" w:rsidRPr="005B4C8B">
              <w:rPr>
                <w:rFonts w:ascii="Corbel" w:hAnsi="Corbel"/>
              </w:rPr>
              <w:t xml:space="preserve"> </w:t>
            </w:r>
            <w:r w:rsidR="00AB6CE2" w:rsidRPr="005B4C8B">
              <w:rPr>
                <w:rFonts w:ascii="Corbel" w:hAnsi="Corbel"/>
                <w:b/>
                <w:bCs/>
              </w:rPr>
              <w:t>2</w:t>
            </w:r>
            <w:r w:rsidR="00F55949" w:rsidRPr="005B4C8B">
              <w:rPr>
                <w:rFonts w:ascii="Corbel" w:hAnsi="Corbel"/>
                <w:b/>
                <w:bCs/>
              </w:rPr>
              <w:t xml:space="preserve"> h</w:t>
            </w:r>
          </w:p>
        </w:tc>
      </w:tr>
      <w:tr w:rsidR="00D63981" w:rsidRPr="009C54AE" w14:paraId="05A0FBB3" w14:textId="77777777" w:rsidTr="008C6229">
        <w:tc>
          <w:tcPr>
            <w:tcW w:w="9520" w:type="dxa"/>
          </w:tcPr>
          <w:p w14:paraId="7F023FC5" w14:textId="77777777" w:rsidR="00D63981" w:rsidRPr="005B4C8B" w:rsidRDefault="00EF0E99" w:rsidP="005B4C8B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</w:rPr>
            </w:pPr>
            <w:r w:rsidRPr="005B4C8B">
              <w:rPr>
                <w:rFonts w:ascii="Corbel" w:hAnsi="Corbel"/>
              </w:rPr>
              <w:t>Dobre praktyki P</w:t>
            </w:r>
            <w:r w:rsidR="00106F6C" w:rsidRPr="005B4C8B">
              <w:rPr>
                <w:rFonts w:ascii="Corbel" w:hAnsi="Corbel"/>
              </w:rPr>
              <w:t xml:space="preserve">ublic </w:t>
            </w:r>
            <w:r w:rsidRPr="005B4C8B">
              <w:rPr>
                <w:rFonts w:ascii="Corbel" w:hAnsi="Corbel"/>
              </w:rPr>
              <w:t>R</w:t>
            </w:r>
            <w:r w:rsidR="00106F6C" w:rsidRPr="005B4C8B">
              <w:rPr>
                <w:rFonts w:ascii="Corbel" w:hAnsi="Corbel"/>
              </w:rPr>
              <w:t>elations</w:t>
            </w:r>
            <w:r w:rsidR="00F55949" w:rsidRPr="005B4C8B">
              <w:rPr>
                <w:rFonts w:ascii="Corbel" w:hAnsi="Corbel"/>
              </w:rPr>
              <w:t xml:space="preserve"> </w:t>
            </w:r>
            <w:r w:rsidR="00AB6CE2" w:rsidRPr="005B4C8B">
              <w:rPr>
                <w:rFonts w:ascii="Corbel" w:hAnsi="Corbel"/>
              </w:rPr>
              <w:t>1</w:t>
            </w:r>
            <w:r w:rsidR="00F55949" w:rsidRPr="005B4C8B">
              <w:rPr>
                <w:rFonts w:ascii="Corbel" w:hAnsi="Corbel"/>
                <w:b/>
                <w:bCs/>
              </w:rPr>
              <w:t xml:space="preserve"> h</w:t>
            </w:r>
          </w:p>
        </w:tc>
      </w:tr>
    </w:tbl>
    <w:p w14:paraId="1299C43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0405E5" w:rsidRDefault="0085747A" w:rsidP="000405E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DDBEF0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512FFB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14:paraId="7FB0AC11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20EA6E16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06F6C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34C922DF" w14:textId="77777777" w:rsidR="00E960BB" w:rsidRPr="00106F6C" w:rsidRDefault="00153C41" w:rsidP="00106F6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3461D77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CF2D8B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FB7827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CD72C34" w14:textId="77777777" w:rsidTr="00C05F44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962157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7F15845F" w14:textId="77777777" w:rsidTr="00C05F44">
        <w:tc>
          <w:tcPr>
            <w:tcW w:w="1985" w:type="dxa"/>
          </w:tcPr>
          <w:p w14:paraId="173685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543CA6E7" w14:textId="77777777" w:rsidR="0085747A" w:rsidRPr="005B4C8B" w:rsidRDefault="005B4C8B" w:rsidP="007A36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14:paraId="5FDC3BE2" w14:textId="77777777" w:rsidR="0085747A" w:rsidRPr="009C54AE" w:rsidRDefault="007A36E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9C54AE" w14:paraId="65E7C155" w14:textId="77777777" w:rsidTr="00C05F44">
        <w:tc>
          <w:tcPr>
            <w:tcW w:w="1985" w:type="dxa"/>
          </w:tcPr>
          <w:p w14:paraId="727CF0E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7D83898" w14:textId="77777777" w:rsidR="0085747A" w:rsidRPr="009C54AE" w:rsidRDefault="005B4C8B" w:rsidP="007A36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14:paraId="5CF52D33" w14:textId="77777777" w:rsidR="0085747A" w:rsidRPr="009C54AE" w:rsidRDefault="007A36E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5B4C8B" w:rsidRPr="009C54AE" w14:paraId="3AF33C51" w14:textId="77777777" w:rsidTr="00C05F44">
        <w:tc>
          <w:tcPr>
            <w:tcW w:w="1985" w:type="dxa"/>
          </w:tcPr>
          <w:p w14:paraId="3D1CB954" w14:textId="77777777" w:rsidR="005B4C8B" w:rsidRPr="009C54AE" w:rsidRDefault="005B4C8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74AA7B77" w14:textId="77777777" w:rsidR="005B4C8B" w:rsidRPr="009C54AE" w:rsidRDefault="005B4C8B" w:rsidP="007A36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14:paraId="0D2E5435" w14:textId="77777777" w:rsidR="005B4C8B" w:rsidRPr="009C54AE" w:rsidRDefault="007A36E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5B4C8B" w:rsidRPr="009C54AE" w14:paraId="6188010E" w14:textId="77777777" w:rsidTr="00C05F44">
        <w:tc>
          <w:tcPr>
            <w:tcW w:w="1985" w:type="dxa"/>
          </w:tcPr>
          <w:p w14:paraId="3A04FA72" w14:textId="77777777" w:rsidR="005B4C8B" w:rsidRPr="009C54AE" w:rsidRDefault="005B4C8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14:paraId="68A3A5EC" w14:textId="77777777" w:rsidR="005B4C8B" w:rsidRPr="009C54AE" w:rsidRDefault="007A36E4" w:rsidP="007A36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14:paraId="643B39A6" w14:textId="77777777" w:rsidR="005B4C8B" w:rsidRPr="009C54AE" w:rsidRDefault="007A36E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5B4C8B" w:rsidRPr="009C54AE" w14:paraId="1FA250C0" w14:textId="77777777" w:rsidTr="00C05F44">
        <w:tc>
          <w:tcPr>
            <w:tcW w:w="1985" w:type="dxa"/>
          </w:tcPr>
          <w:p w14:paraId="530F3D08" w14:textId="77777777" w:rsidR="005B4C8B" w:rsidRPr="009C54AE" w:rsidRDefault="005B4C8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14:paraId="59727C12" w14:textId="77777777" w:rsidR="005B4C8B" w:rsidRPr="009C54AE" w:rsidRDefault="007A36E4" w:rsidP="007A36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14:paraId="417D12C8" w14:textId="77777777" w:rsidR="005B4C8B" w:rsidRPr="009C54AE" w:rsidRDefault="007A36E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1FC3994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562CB0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7BD3A89" w14:textId="77777777" w:rsidTr="00923D7D">
        <w:tc>
          <w:tcPr>
            <w:tcW w:w="9670" w:type="dxa"/>
          </w:tcPr>
          <w:p w14:paraId="0DA2629F" w14:textId="77777777" w:rsidR="00106F6C" w:rsidRPr="000043E0" w:rsidRDefault="00106F6C" w:rsidP="00106F6C">
            <w:pPr>
              <w:spacing w:after="0" w:line="240" w:lineRule="auto"/>
              <w:jc w:val="both"/>
              <w:rPr>
                <w:rFonts w:eastAsia="Cambria"/>
              </w:rPr>
            </w:pPr>
            <w:r w:rsidRPr="000043E0">
              <w:rPr>
                <w:rFonts w:eastAsia="Cambria"/>
              </w:rPr>
              <w:t>Wynik pozytywny z egzaminu osiąga osoba, która udzieli odpowiedzi poprawnej, na co najmniej połowę pytań podczas egzaminu pisemnego. Konkretne kryteria oceny zostaną uzależnione od liczby pytań występujących na egzaminie.</w:t>
            </w:r>
          </w:p>
          <w:p w14:paraId="15317437" w14:textId="77777777" w:rsidR="0085747A" w:rsidRPr="009C54AE" w:rsidRDefault="00106F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43E0">
              <w:rPr>
                <w:rFonts w:ascii="Calibri" w:eastAsia="Cambria" w:hAnsi="Calibri"/>
                <w:b w:val="0"/>
                <w:smallCaps w:val="0"/>
                <w:sz w:val="22"/>
              </w:rPr>
              <w:t>Ogólne kryteria oceny: aktualny stan prawny, prawidłowa terminologia, kompletność odpowiedzi</w:t>
            </w:r>
          </w:p>
        </w:tc>
      </w:tr>
    </w:tbl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D4F71F" w14:textId="46F1CE92" w:rsidR="2DABDEAA" w:rsidRDefault="2DABDEAA">
      <w:r>
        <w:br w:type="page"/>
      </w: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3D9DE79" w14:textId="77777777" w:rsidTr="2DABDEAA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10FDCF0" w14:textId="77777777" w:rsidTr="2DABDEAA">
        <w:tc>
          <w:tcPr>
            <w:tcW w:w="4962" w:type="dxa"/>
          </w:tcPr>
          <w:p w14:paraId="1943409D" w14:textId="082C0745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DABDEAA">
              <w:rPr>
                <w:rFonts w:ascii="Corbel" w:hAnsi="Corbel"/>
                <w:sz w:val="24"/>
                <w:szCs w:val="24"/>
              </w:rPr>
              <w:t>G</w:t>
            </w:r>
            <w:r w:rsidR="0085747A" w:rsidRPr="2DABDEA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727152F5" w:rsidRPr="2DABDEAA">
              <w:rPr>
                <w:rFonts w:ascii="Corbel" w:hAnsi="Corbel"/>
                <w:sz w:val="24"/>
                <w:szCs w:val="24"/>
              </w:rPr>
              <w:t>z </w:t>
            </w:r>
            <w:r w:rsidR="0B26EEAB" w:rsidRPr="2DABDEAA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2DABDEA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23D4B9D" w14:textId="77777777" w:rsidR="0085747A" w:rsidRPr="009C54AE" w:rsidRDefault="00B92D85" w:rsidP="008C62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370080A6" w14:textId="77777777" w:rsidTr="2DABDEAA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941E47" w14:textId="77777777" w:rsidR="00C61DC5" w:rsidRPr="009C54AE" w:rsidRDefault="008C6229" w:rsidP="008C62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2F7F9F86" w14:textId="77777777" w:rsidTr="2DABDEAA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F8EA849" w14:textId="77777777" w:rsidR="00C61DC5" w:rsidRPr="009C54AE" w:rsidRDefault="00B92D85" w:rsidP="008C62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80</w:t>
            </w:r>
          </w:p>
        </w:tc>
      </w:tr>
      <w:tr w:rsidR="0085747A" w:rsidRPr="009C54AE" w14:paraId="20B8E38B" w14:textId="77777777" w:rsidTr="2DABDEAA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CCF700D" w14:textId="77777777" w:rsidR="0085747A" w:rsidRPr="009C54AE" w:rsidRDefault="008C6229" w:rsidP="008C62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B92D85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6B7A9073" w14:textId="77777777" w:rsidTr="2DABDEAA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79935FF" w14:textId="77777777" w:rsidR="0085747A" w:rsidRPr="009C54AE" w:rsidRDefault="008C6229" w:rsidP="008C62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D98A12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946DB8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2DABDEAA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997CC1D" w14:textId="2058ED6D" w:rsidR="0085747A" w:rsidRPr="009C54AE" w:rsidRDefault="4B73C359" w:rsidP="2DABDE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DABDEAA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2DABDEAA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10FFD37" w14:textId="3C73BEEA" w:rsidR="0085747A" w:rsidRPr="009C54AE" w:rsidRDefault="4955E1FB" w:rsidP="2DABDE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DABDEAA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6B69937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FE9F23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23A7A98A" w14:textId="77777777" w:rsidTr="2DABDEAA">
        <w:trPr>
          <w:trHeight w:val="397"/>
        </w:trPr>
        <w:tc>
          <w:tcPr>
            <w:tcW w:w="7513" w:type="dxa"/>
          </w:tcPr>
          <w:p w14:paraId="0D317C7E" w14:textId="77777777" w:rsidR="008C6229" w:rsidRDefault="0085747A" w:rsidP="004665C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8C622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747419C2" w14:textId="77777777" w:rsidR="0085747A" w:rsidRPr="008C6229" w:rsidRDefault="008C6229" w:rsidP="004665CA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Hope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Etyka w zawodzie specjalistów public relations,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Warszawa 2013</w:t>
            </w:r>
          </w:p>
          <w:p w14:paraId="0D61F024" w14:textId="77777777" w:rsidR="008C6229" w:rsidRDefault="008C6229" w:rsidP="004665CA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Olszewski,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Obowiązki informacyjne w gospodarce jako element zwiększania konkurencji,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Rzeszów 2020</w:t>
            </w:r>
          </w:p>
          <w:p w14:paraId="05F3D33A" w14:textId="77777777" w:rsidR="008C6229" w:rsidRDefault="008C6229" w:rsidP="004665CA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Olszewski,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Nowe instytucje standaryzacji informowania w ustawie o dostępie cyfrowym,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[w:] A. Borkowski, W. Małecki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Państwo a przedsiębiorca- aktualne wyzwania,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2019</w:t>
            </w:r>
          </w:p>
          <w:p w14:paraId="60BE17B9" w14:textId="77777777" w:rsidR="008C6229" w:rsidRDefault="008C6229" w:rsidP="004665CA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Olszewski,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Nowe obowiązki informacyjne w zakresie tworzenia ładu korporacyjnego na przykładzie nowelizacji ustawy o KRS,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K. Bilewska (red.)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Efektywność zarządzania i nadzoru w spółce handlowej. W poszukiwaniu optymalnego ustroju spółki,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2018</w:t>
            </w:r>
          </w:p>
          <w:p w14:paraId="1C57F3E8" w14:textId="77777777" w:rsidR="008C6229" w:rsidRPr="008C6229" w:rsidRDefault="008C6229" w:rsidP="004665CA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Olszewski,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Nowe obowiązki informacyjne w prawie publicznym,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Królikowska-Olczak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Sektory infrastrukturalne- problematyka prawna,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2018</w:t>
            </w:r>
          </w:p>
        </w:tc>
      </w:tr>
      <w:tr w:rsidR="0085747A" w:rsidRPr="009C54AE" w14:paraId="3CEEF3CE" w14:textId="77777777" w:rsidTr="2DABDEAA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4794990" w14:textId="1B39AFE0" w:rsidR="00B92D85" w:rsidRPr="00B92D85" w:rsidRDefault="457ACAE8" w:rsidP="00B92D8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92D85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>J. Olszewski</w:t>
            </w:r>
            <w:r w:rsidRPr="00B92D85">
              <w:rPr>
                <w:rStyle w:val="xcontentpasted0"/>
                <w:rFonts w:ascii="Corbel" w:hAnsi="Corbel" w:cs="Calibri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  <w:r w:rsidRPr="00B92D85">
              <w:rPr>
                <w:rStyle w:val="apple-converted-space"/>
                <w:rFonts w:ascii="Corbel" w:hAnsi="Corbel" w:cs="Calibri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  <w:r w:rsidRPr="00B92D85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>„Konstytucyjny obowiązek wykonywania dialogu w praktyce” [w:] R. Grabowski (red.)</w:t>
            </w:r>
            <w:r w:rsidR="781437F1" w:rsidRPr="00B92D85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B92D85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>w:</w:t>
            </w:r>
            <w:r w:rsidR="5850B41F" w:rsidRPr="00B92D85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B92D85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>„XXV lat Konstytucji Rzeczypospolitej Polskiej. Księga jubileuszowa dedykowana Profesor Halinie Ziębie-</w:t>
            </w:r>
            <w:proofErr w:type="spellStart"/>
            <w:r w:rsidRPr="00B92D85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>Załuckiej</w:t>
            </w:r>
            <w:proofErr w:type="spellEnd"/>
            <w:r w:rsidRPr="00B92D85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 xml:space="preserve"> z okazji 70. Rocznicy urodzin”, Toruń 2022, s. 431-446</w:t>
            </w:r>
          </w:p>
          <w:p w14:paraId="72B0B56A" w14:textId="77777777" w:rsidR="00B92D85" w:rsidRPr="00B92D85" w:rsidRDefault="00B92D85" w:rsidP="00B92D8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92D85">
              <w:rPr>
                <w:rFonts w:ascii="Corbel" w:hAnsi="Corbel" w:cs="Calibri"/>
                <w:color w:val="000000"/>
                <w:sz w:val="24"/>
                <w:szCs w:val="24"/>
              </w:rPr>
              <w:lastRenderedPageBreak/>
              <w:t>J. Olszewski, „</w:t>
            </w:r>
            <w:proofErr w:type="spellStart"/>
            <w:r w:rsidRPr="00B92D85">
              <w:rPr>
                <w:rFonts w:ascii="Corbel" w:hAnsi="Corbel" w:cs="Calibri"/>
                <w:color w:val="000000"/>
                <w:sz w:val="24"/>
                <w:szCs w:val="24"/>
              </w:rPr>
              <w:t>Compliance</w:t>
            </w:r>
            <w:proofErr w:type="spellEnd"/>
            <w:r w:rsidRPr="00B92D85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jako prewencyjna forma informowania” [w:] Acta </w:t>
            </w:r>
            <w:proofErr w:type="spellStart"/>
            <w:r w:rsidRPr="00B92D85">
              <w:rPr>
                <w:rFonts w:ascii="Corbel" w:hAnsi="Corbel" w:cs="Calibri"/>
                <w:color w:val="000000"/>
                <w:sz w:val="24"/>
                <w:szCs w:val="24"/>
              </w:rPr>
              <w:t>Universitatis</w:t>
            </w:r>
            <w:proofErr w:type="spellEnd"/>
            <w:r w:rsidRPr="00B92D85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2D85">
              <w:rPr>
                <w:rFonts w:ascii="Corbel" w:hAnsi="Corbel" w:cs="Calibri"/>
                <w:color w:val="000000"/>
                <w:sz w:val="24"/>
                <w:szCs w:val="24"/>
              </w:rPr>
              <w:t>Wratislaviensis</w:t>
            </w:r>
            <w:proofErr w:type="spellEnd"/>
            <w:r w:rsidRPr="00B92D85">
              <w:rPr>
                <w:rFonts w:ascii="Corbel" w:hAnsi="Corbel" w:cs="Calibri"/>
                <w:color w:val="000000"/>
                <w:sz w:val="24"/>
                <w:szCs w:val="24"/>
              </w:rPr>
              <w:t xml:space="preserve">, Wrocław 2022, Tom 334 (2022): „Współczesne funkcje państwa wobec gospodarki. Księga jubileuszowa Profesora Tadeusza </w:t>
            </w:r>
            <w:proofErr w:type="spellStart"/>
            <w:r w:rsidRPr="00B92D85">
              <w:rPr>
                <w:rFonts w:ascii="Corbel" w:hAnsi="Corbel" w:cs="Calibri"/>
                <w:color w:val="000000"/>
                <w:sz w:val="24"/>
                <w:szCs w:val="24"/>
              </w:rPr>
              <w:t>Kocowskiego</w:t>
            </w:r>
            <w:proofErr w:type="spellEnd"/>
            <w:r w:rsidRPr="00B92D85">
              <w:rPr>
                <w:rFonts w:ascii="Corbel" w:hAnsi="Corbel" w:cs="Calibri"/>
                <w:color w:val="000000"/>
                <w:sz w:val="24"/>
                <w:szCs w:val="24"/>
              </w:rPr>
              <w:t>”, nr 4101, s. 667-677;</w:t>
            </w:r>
          </w:p>
          <w:p w14:paraId="3E875562" w14:textId="77777777" w:rsidR="00B92D85" w:rsidRPr="00B92D85" w:rsidRDefault="00B92D85" w:rsidP="00B92D8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92D85">
              <w:rPr>
                <w:rFonts w:ascii="Corbel" w:hAnsi="Corbel" w:cs="Calibri"/>
                <w:color w:val="000000"/>
                <w:sz w:val="24"/>
                <w:szCs w:val="24"/>
              </w:rPr>
              <w:t>J. Olszewski, „Obowiązki informacyjne w gospodarce jako element zwiększania konkurencji”, Rzeszów 2020;</w:t>
            </w:r>
          </w:p>
          <w:p w14:paraId="27D8DE07" w14:textId="77777777" w:rsidR="00B92D85" w:rsidRPr="00B92D85" w:rsidRDefault="00B92D85" w:rsidP="00B92D8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92D85">
              <w:rPr>
                <w:rFonts w:ascii="Corbel" w:hAnsi="Corbel" w:cs="Calibri"/>
                <w:color w:val="000000"/>
                <w:sz w:val="24"/>
                <w:szCs w:val="24"/>
              </w:rPr>
              <w:t>J. Olszewski (red.), „Ewolucja prawa regulującego działalność agencji ratingowych w Unii Europejskiej” [w:]</w:t>
            </w:r>
            <w:r w:rsidR="007A36E4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</w:t>
            </w:r>
            <w:r w:rsidRPr="00B92D85">
              <w:rPr>
                <w:rFonts w:ascii="Corbel" w:hAnsi="Corbel" w:cs="Calibri"/>
                <w:color w:val="000000"/>
                <w:sz w:val="24"/>
                <w:szCs w:val="24"/>
              </w:rPr>
              <w:t>„Rynek usług finansowych: inwestycyjnych, bankowych </w:t>
            </w:r>
            <w:r w:rsidRPr="00B92D85">
              <w:rPr>
                <w:rFonts w:ascii="Corbel" w:hAnsi="Corbel" w:cs="Calibri"/>
                <w:color w:val="000000"/>
                <w:sz w:val="24"/>
                <w:szCs w:val="24"/>
                <w:bdr w:val="none" w:sz="0" w:space="0" w:color="auto" w:frame="1"/>
              </w:rPr>
              <w:t>i ubezpieczeniowych - między teorią a praktyką”, Warszawa 2020, s. 163-190.</w:t>
            </w:r>
          </w:p>
        </w:tc>
      </w:tr>
    </w:tbl>
    <w:p w14:paraId="1F72F64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bookmarkStart w:id="1" w:name="_GoBack"/>
      <w:bookmarkEnd w:id="1"/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A22FD7" w14:textId="77777777" w:rsidR="00090CE8" w:rsidRDefault="00090CE8" w:rsidP="00C16ABF">
      <w:pPr>
        <w:spacing w:after="0" w:line="240" w:lineRule="auto"/>
      </w:pPr>
      <w:r>
        <w:separator/>
      </w:r>
    </w:p>
  </w:endnote>
  <w:endnote w:type="continuationSeparator" w:id="0">
    <w:p w14:paraId="39791A11" w14:textId="77777777" w:rsidR="00090CE8" w:rsidRDefault="00090CE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AAF5C1" w14:textId="77777777" w:rsidR="00090CE8" w:rsidRDefault="00090CE8" w:rsidP="00C16ABF">
      <w:pPr>
        <w:spacing w:after="0" w:line="240" w:lineRule="auto"/>
      </w:pPr>
      <w:r>
        <w:separator/>
      </w:r>
    </w:p>
  </w:footnote>
  <w:footnote w:type="continuationSeparator" w:id="0">
    <w:p w14:paraId="4E74B0C2" w14:textId="77777777" w:rsidR="00090CE8" w:rsidRDefault="00090CE8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22A50"/>
    <w:multiLevelType w:val="hybridMultilevel"/>
    <w:tmpl w:val="6374EC7C"/>
    <w:lvl w:ilvl="0" w:tplc="0F1055F8">
      <w:start w:val="1"/>
      <w:numFmt w:val="lowerLetter"/>
      <w:lvlText w:val="%1)"/>
      <w:lvlJc w:val="left"/>
      <w:pPr>
        <w:ind w:left="720" w:hanging="360"/>
      </w:pPr>
      <w:rPr>
        <w:rFonts w:ascii="Corbel" w:hAnsi="Corbel" w:cs="Arial" w:hint="default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287D06"/>
    <w:multiLevelType w:val="hybridMultilevel"/>
    <w:tmpl w:val="DEE6CC44"/>
    <w:lvl w:ilvl="0" w:tplc="F94A2456">
      <w:start w:val="1"/>
      <w:numFmt w:val="lowerLetter"/>
      <w:lvlText w:val="%1)"/>
      <w:lvlJc w:val="left"/>
      <w:pPr>
        <w:ind w:left="720" w:hanging="360"/>
      </w:pPr>
      <w:rPr>
        <w:rFonts w:ascii="Corbel" w:hAnsi="Corbel" w:cs="Arial" w:hint="default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E84805"/>
    <w:multiLevelType w:val="hybridMultilevel"/>
    <w:tmpl w:val="3DFC54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216CB1"/>
    <w:multiLevelType w:val="multilevel"/>
    <w:tmpl w:val="18DE5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2A166E8"/>
    <w:multiLevelType w:val="hybridMultilevel"/>
    <w:tmpl w:val="81B8E5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0D63E0"/>
    <w:multiLevelType w:val="hybridMultilevel"/>
    <w:tmpl w:val="718201AA"/>
    <w:lvl w:ilvl="0" w:tplc="EE76E966">
      <w:start w:val="1"/>
      <w:numFmt w:val="decimal"/>
      <w:lvlText w:val="%1."/>
      <w:lvlJc w:val="left"/>
      <w:pPr>
        <w:ind w:left="720" w:hanging="360"/>
      </w:pPr>
      <w:rPr>
        <w:rFonts w:ascii="Corbel" w:hAnsi="Corbel" w:cs="Calibr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8C7054"/>
    <w:multiLevelType w:val="hybridMultilevel"/>
    <w:tmpl w:val="40CC29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6D1A7E"/>
    <w:multiLevelType w:val="multilevel"/>
    <w:tmpl w:val="217A9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AE944E2"/>
    <w:multiLevelType w:val="hybridMultilevel"/>
    <w:tmpl w:val="45F679DC"/>
    <w:lvl w:ilvl="0" w:tplc="1AB0465A">
      <w:start w:val="1"/>
      <w:numFmt w:val="lowerLetter"/>
      <w:lvlText w:val="%1)"/>
      <w:lvlJc w:val="left"/>
      <w:pPr>
        <w:ind w:left="3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1" w:hanging="360"/>
      </w:pPr>
    </w:lvl>
    <w:lvl w:ilvl="2" w:tplc="0415001B" w:tentative="1">
      <w:start w:val="1"/>
      <w:numFmt w:val="lowerRoman"/>
      <w:lvlText w:val="%3."/>
      <w:lvlJc w:val="right"/>
      <w:pPr>
        <w:ind w:left="1791" w:hanging="180"/>
      </w:pPr>
    </w:lvl>
    <w:lvl w:ilvl="3" w:tplc="0415000F" w:tentative="1">
      <w:start w:val="1"/>
      <w:numFmt w:val="decimal"/>
      <w:lvlText w:val="%4."/>
      <w:lvlJc w:val="left"/>
      <w:pPr>
        <w:ind w:left="2511" w:hanging="360"/>
      </w:pPr>
    </w:lvl>
    <w:lvl w:ilvl="4" w:tplc="04150019" w:tentative="1">
      <w:start w:val="1"/>
      <w:numFmt w:val="lowerLetter"/>
      <w:lvlText w:val="%5."/>
      <w:lvlJc w:val="left"/>
      <w:pPr>
        <w:ind w:left="3231" w:hanging="360"/>
      </w:pPr>
    </w:lvl>
    <w:lvl w:ilvl="5" w:tplc="0415001B" w:tentative="1">
      <w:start w:val="1"/>
      <w:numFmt w:val="lowerRoman"/>
      <w:lvlText w:val="%6."/>
      <w:lvlJc w:val="right"/>
      <w:pPr>
        <w:ind w:left="3951" w:hanging="180"/>
      </w:pPr>
    </w:lvl>
    <w:lvl w:ilvl="6" w:tplc="0415000F" w:tentative="1">
      <w:start w:val="1"/>
      <w:numFmt w:val="decimal"/>
      <w:lvlText w:val="%7."/>
      <w:lvlJc w:val="left"/>
      <w:pPr>
        <w:ind w:left="4671" w:hanging="360"/>
      </w:pPr>
    </w:lvl>
    <w:lvl w:ilvl="7" w:tplc="04150019" w:tentative="1">
      <w:start w:val="1"/>
      <w:numFmt w:val="lowerLetter"/>
      <w:lvlText w:val="%8."/>
      <w:lvlJc w:val="left"/>
      <w:pPr>
        <w:ind w:left="5391" w:hanging="360"/>
      </w:pPr>
    </w:lvl>
    <w:lvl w:ilvl="8" w:tplc="0415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0" w15:restartNumberingAfterBreak="0">
    <w:nsid w:val="73846EE9"/>
    <w:multiLevelType w:val="hybridMultilevel"/>
    <w:tmpl w:val="E48A2D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935AB4"/>
    <w:multiLevelType w:val="hybridMultilevel"/>
    <w:tmpl w:val="7228F332"/>
    <w:lvl w:ilvl="0" w:tplc="003EC4A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72" w:hanging="360"/>
      </w:pPr>
    </w:lvl>
    <w:lvl w:ilvl="2" w:tplc="0415001B" w:tentative="1">
      <w:start w:val="1"/>
      <w:numFmt w:val="lowerRoman"/>
      <w:lvlText w:val="%3."/>
      <w:lvlJc w:val="right"/>
      <w:pPr>
        <w:ind w:left="1692" w:hanging="180"/>
      </w:pPr>
    </w:lvl>
    <w:lvl w:ilvl="3" w:tplc="0415000F" w:tentative="1">
      <w:start w:val="1"/>
      <w:numFmt w:val="decimal"/>
      <w:lvlText w:val="%4."/>
      <w:lvlJc w:val="left"/>
      <w:pPr>
        <w:ind w:left="2412" w:hanging="360"/>
      </w:pPr>
    </w:lvl>
    <w:lvl w:ilvl="4" w:tplc="04150019" w:tentative="1">
      <w:start w:val="1"/>
      <w:numFmt w:val="lowerLetter"/>
      <w:lvlText w:val="%5."/>
      <w:lvlJc w:val="left"/>
      <w:pPr>
        <w:ind w:left="3132" w:hanging="360"/>
      </w:pPr>
    </w:lvl>
    <w:lvl w:ilvl="5" w:tplc="0415001B" w:tentative="1">
      <w:start w:val="1"/>
      <w:numFmt w:val="lowerRoman"/>
      <w:lvlText w:val="%6."/>
      <w:lvlJc w:val="right"/>
      <w:pPr>
        <w:ind w:left="3852" w:hanging="180"/>
      </w:pPr>
    </w:lvl>
    <w:lvl w:ilvl="6" w:tplc="0415000F" w:tentative="1">
      <w:start w:val="1"/>
      <w:numFmt w:val="decimal"/>
      <w:lvlText w:val="%7."/>
      <w:lvlJc w:val="left"/>
      <w:pPr>
        <w:ind w:left="4572" w:hanging="360"/>
      </w:pPr>
    </w:lvl>
    <w:lvl w:ilvl="7" w:tplc="04150019" w:tentative="1">
      <w:start w:val="1"/>
      <w:numFmt w:val="lowerLetter"/>
      <w:lvlText w:val="%8."/>
      <w:lvlJc w:val="left"/>
      <w:pPr>
        <w:ind w:left="5292" w:hanging="360"/>
      </w:pPr>
    </w:lvl>
    <w:lvl w:ilvl="8" w:tplc="0415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7"/>
  </w:num>
  <w:num w:numId="5">
    <w:abstractNumId w:val="11"/>
  </w:num>
  <w:num w:numId="6">
    <w:abstractNumId w:val="5"/>
  </w:num>
  <w:num w:numId="7">
    <w:abstractNumId w:val="0"/>
  </w:num>
  <w:num w:numId="8">
    <w:abstractNumId w:val="10"/>
  </w:num>
  <w:num w:numId="9">
    <w:abstractNumId w:val="3"/>
  </w:num>
  <w:num w:numId="10">
    <w:abstractNumId w:val="9"/>
  </w:num>
  <w:num w:numId="11">
    <w:abstractNumId w:val="2"/>
  </w:num>
  <w:num w:numId="12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029F"/>
    <w:rsid w:val="00022ECE"/>
    <w:rsid w:val="000405E5"/>
    <w:rsid w:val="00042A51"/>
    <w:rsid w:val="00042D2E"/>
    <w:rsid w:val="00044C82"/>
    <w:rsid w:val="00070ED6"/>
    <w:rsid w:val="000742DC"/>
    <w:rsid w:val="00084C12"/>
    <w:rsid w:val="00090CE8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6F6C"/>
    <w:rsid w:val="00113604"/>
    <w:rsid w:val="00124BFF"/>
    <w:rsid w:val="0012560E"/>
    <w:rsid w:val="00127108"/>
    <w:rsid w:val="00134B13"/>
    <w:rsid w:val="00146BC0"/>
    <w:rsid w:val="00151372"/>
    <w:rsid w:val="00153C41"/>
    <w:rsid w:val="00154381"/>
    <w:rsid w:val="001640A7"/>
    <w:rsid w:val="00164FA7"/>
    <w:rsid w:val="00166A03"/>
    <w:rsid w:val="001718A7"/>
    <w:rsid w:val="001737CF"/>
    <w:rsid w:val="00175082"/>
    <w:rsid w:val="00176083"/>
    <w:rsid w:val="00192F37"/>
    <w:rsid w:val="001A70D2"/>
    <w:rsid w:val="001A7DD3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20C"/>
    <w:rsid w:val="00363F78"/>
    <w:rsid w:val="00375B49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00F3A"/>
    <w:rsid w:val="00414E3C"/>
    <w:rsid w:val="0042244A"/>
    <w:rsid w:val="0042745A"/>
    <w:rsid w:val="00431D5C"/>
    <w:rsid w:val="004362C6"/>
    <w:rsid w:val="00437FA2"/>
    <w:rsid w:val="00445970"/>
    <w:rsid w:val="00454F1C"/>
    <w:rsid w:val="00461EFC"/>
    <w:rsid w:val="004652C2"/>
    <w:rsid w:val="004665CA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B4C8B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F35"/>
    <w:rsid w:val="00763BF1"/>
    <w:rsid w:val="00766FD4"/>
    <w:rsid w:val="0078168C"/>
    <w:rsid w:val="00787C2A"/>
    <w:rsid w:val="00790E27"/>
    <w:rsid w:val="007A36E4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76827"/>
    <w:rsid w:val="00884922"/>
    <w:rsid w:val="00885F64"/>
    <w:rsid w:val="008917F9"/>
    <w:rsid w:val="008968B3"/>
    <w:rsid w:val="008A45F7"/>
    <w:rsid w:val="008C0CC0"/>
    <w:rsid w:val="008C19A9"/>
    <w:rsid w:val="008C379D"/>
    <w:rsid w:val="008C5147"/>
    <w:rsid w:val="008C5359"/>
    <w:rsid w:val="008C5363"/>
    <w:rsid w:val="008C6229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57D2C"/>
    <w:rsid w:val="00970178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4DC4"/>
    <w:rsid w:val="00A35E76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6CE2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1957"/>
    <w:rsid w:val="00B40ADB"/>
    <w:rsid w:val="00B43B77"/>
    <w:rsid w:val="00B43E80"/>
    <w:rsid w:val="00B45809"/>
    <w:rsid w:val="00B607DB"/>
    <w:rsid w:val="00B66529"/>
    <w:rsid w:val="00B75946"/>
    <w:rsid w:val="00B8056E"/>
    <w:rsid w:val="00B819C8"/>
    <w:rsid w:val="00B82308"/>
    <w:rsid w:val="00B90885"/>
    <w:rsid w:val="00B92D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5643D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9C"/>
    <w:rsid w:val="00D352C9"/>
    <w:rsid w:val="00D425B2"/>
    <w:rsid w:val="00D428D6"/>
    <w:rsid w:val="00D4310A"/>
    <w:rsid w:val="00D552B2"/>
    <w:rsid w:val="00D608D1"/>
    <w:rsid w:val="00D63981"/>
    <w:rsid w:val="00D674ED"/>
    <w:rsid w:val="00D74119"/>
    <w:rsid w:val="00D8075B"/>
    <w:rsid w:val="00D8678B"/>
    <w:rsid w:val="00DA2114"/>
    <w:rsid w:val="00DA526F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0E99"/>
    <w:rsid w:val="00F070AB"/>
    <w:rsid w:val="00F17567"/>
    <w:rsid w:val="00F27A7B"/>
    <w:rsid w:val="00F526AF"/>
    <w:rsid w:val="00F55949"/>
    <w:rsid w:val="00F617C3"/>
    <w:rsid w:val="00F6774E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B26EEAB"/>
    <w:rsid w:val="2DABDEAA"/>
    <w:rsid w:val="450BDE8E"/>
    <w:rsid w:val="457ACAE8"/>
    <w:rsid w:val="4955E1FB"/>
    <w:rsid w:val="4B73C359"/>
    <w:rsid w:val="56C5C03F"/>
    <w:rsid w:val="5850B41F"/>
    <w:rsid w:val="586190A0"/>
    <w:rsid w:val="5FC1C1EB"/>
    <w:rsid w:val="6F452450"/>
    <w:rsid w:val="727152F5"/>
    <w:rsid w:val="781437F1"/>
    <w:rsid w:val="794F4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D9113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D6398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xcontentpasted0">
    <w:name w:val="x_contentpasted0"/>
    <w:basedOn w:val="Domylnaczcionkaakapitu"/>
    <w:rsid w:val="00B92D85"/>
  </w:style>
  <w:style w:type="character" w:customStyle="1" w:styleId="apple-converted-space">
    <w:name w:val="apple-converted-space"/>
    <w:basedOn w:val="Domylnaczcionkaakapitu"/>
    <w:rsid w:val="00B92D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6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5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78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77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6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5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99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7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17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31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71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86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000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8F831-EFC4-48C9-BA8A-90FC08813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1173</Words>
  <Characters>7041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13</cp:revision>
  <cp:lastPrinted>2019-02-06T12:12:00Z</cp:lastPrinted>
  <dcterms:created xsi:type="dcterms:W3CDTF">2021-12-13T18:01:00Z</dcterms:created>
  <dcterms:modified xsi:type="dcterms:W3CDTF">2024-09-04T07:17:00Z</dcterms:modified>
</cp:coreProperties>
</file>